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64FF2A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6564FF2D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4FF2B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4FF2C" w14:textId="77777777" w:rsidR="00C44B8B" w:rsidRPr="00931FA9" w:rsidRDefault="00DF1E79" w:rsidP="001943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F1E79">
              <w:rPr>
                <w:b/>
                <w:sz w:val="26"/>
                <w:szCs w:val="26"/>
                <w:lang w:val="en-US"/>
              </w:rPr>
              <w:t>203C_1</w:t>
            </w:r>
            <w:r w:rsidR="001943D9">
              <w:rPr>
                <w:b/>
                <w:sz w:val="26"/>
                <w:szCs w:val="26"/>
              </w:rPr>
              <w:t>4</w:t>
            </w:r>
            <w:r w:rsidR="00931FA9">
              <w:rPr>
                <w:b/>
                <w:sz w:val="26"/>
                <w:szCs w:val="26"/>
              </w:rPr>
              <w:t>9</w:t>
            </w:r>
          </w:p>
        </w:tc>
      </w:tr>
      <w:tr w:rsidR="00C44B8B" w14:paraId="6564FF30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4FF2E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4FF2F" w14:textId="77777777" w:rsidR="00C44B8B" w:rsidRPr="00DF1E79" w:rsidRDefault="005C4099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 w:rsidRPr="00DF1E79">
              <w:rPr>
                <w:b/>
                <w:sz w:val="26"/>
                <w:szCs w:val="26"/>
                <w:lang w:val="en-US"/>
              </w:rPr>
              <w:t>2224886</w:t>
            </w:r>
            <w:r w:rsidR="00C44B8B" w:rsidRPr="00DF1E79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1"/>
          </w:p>
        </w:tc>
      </w:tr>
    </w:tbl>
    <w:p w14:paraId="6564FF31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6564FF32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6564FF33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6564FF34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6564FF35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6564FF36" w14:textId="77777777" w:rsidR="00C44B8B" w:rsidRPr="00CB6078" w:rsidRDefault="00C44B8B" w:rsidP="00C44B8B"/>
    <w:p w14:paraId="6564FF37" w14:textId="77777777" w:rsidR="00C44B8B" w:rsidRPr="00CB6078" w:rsidRDefault="00C44B8B" w:rsidP="00C44B8B"/>
    <w:p w14:paraId="6564FF38" w14:textId="77777777" w:rsidR="00C44B8B" w:rsidRPr="00CB6078" w:rsidRDefault="00C44B8B" w:rsidP="00C44B8B"/>
    <w:p w14:paraId="6564FF39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6564FF3A" w14:textId="77777777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4001AB" w:rsidRPr="004001AB">
        <w:rPr>
          <w:b/>
          <w:sz w:val="26"/>
          <w:szCs w:val="26"/>
        </w:rPr>
        <w:t>(</w:t>
      </w:r>
      <w:r w:rsidR="001943D9" w:rsidRPr="001943D9">
        <w:rPr>
          <w:b/>
          <w:sz w:val="26"/>
          <w:szCs w:val="26"/>
        </w:rPr>
        <w:t>Кронштейн У3 3.407.1-136.3-32</w:t>
      </w:r>
      <w:r w:rsidR="004001AB" w:rsidRPr="004001AB">
        <w:rPr>
          <w:b/>
          <w:sz w:val="26"/>
          <w:szCs w:val="26"/>
        </w:rPr>
        <w:t>)</w:t>
      </w:r>
      <w:r w:rsidR="002927ED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2927ED">
        <w:rPr>
          <w:b/>
          <w:sz w:val="26"/>
          <w:szCs w:val="26"/>
          <w:u w:val="single"/>
        </w:rPr>
        <w:t>203</w:t>
      </w:r>
      <w:r w:rsidR="00F115B9" w:rsidRPr="002927ED">
        <w:rPr>
          <w:b/>
          <w:sz w:val="26"/>
          <w:szCs w:val="26"/>
          <w:u w:val="single"/>
          <w:lang w:val="en-US"/>
        </w:rPr>
        <w:t>C</w:t>
      </w:r>
    </w:p>
    <w:p w14:paraId="6564FF3B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564FF3C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6564FF3D" w14:textId="77777777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должны соответствовать </w:t>
      </w:r>
      <w:r w:rsidR="001759FB" w:rsidRPr="001759FB">
        <w:rPr>
          <w:sz w:val="24"/>
          <w:szCs w:val="24"/>
        </w:rPr>
        <w:t>требованиям</w:t>
      </w:r>
      <w:bookmarkStart w:id="2" w:name="Поле4"/>
      <w:r w:rsidR="002927ED">
        <w:rPr>
          <w:sz w:val="24"/>
          <w:szCs w:val="24"/>
        </w:rPr>
        <w:t xml:space="preserve"> </w:t>
      </w:r>
      <w:r w:rsidR="000B4180" w:rsidRPr="000B4180">
        <w:rPr>
          <w:sz w:val="24"/>
          <w:szCs w:val="24"/>
        </w:rPr>
        <w:t>Ти</w:t>
      </w:r>
      <w:r w:rsidR="005C4099" w:rsidRPr="000B4180">
        <w:rPr>
          <w:sz w:val="24"/>
          <w:szCs w:val="24"/>
        </w:rPr>
        <w:t xml:space="preserve">пового </w:t>
      </w:r>
      <w:r w:rsidR="005C4099" w:rsidRPr="00904D4A">
        <w:rPr>
          <w:sz w:val="24"/>
          <w:szCs w:val="24"/>
        </w:rPr>
        <w:t xml:space="preserve">проекта </w:t>
      </w:r>
      <w:r w:rsidR="00660BC4" w:rsidRPr="00660BC4">
        <w:rPr>
          <w:sz w:val="26"/>
          <w:szCs w:val="26"/>
        </w:rPr>
        <w:t>3.407.1-136.3-32</w:t>
      </w:r>
      <w:r w:rsidR="0073431B" w:rsidRPr="000B4180">
        <w:rPr>
          <w:sz w:val="24"/>
          <w:szCs w:val="24"/>
        </w:rPr>
        <w:t>.</w:t>
      </w:r>
      <w:bookmarkEnd w:id="2"/>
    </w:p>
    <w:p w14:paraId="6564FF3E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564FF3F" w14:textId="77777777" w:rsidR="00C30C68" w:rsidRDefault="00C30C68" w:rsidP="002927ED">
      <w:pPr>
        <w:pStyle w:val="ad"/>
        <w:numPr>
          <w:ilvl w:val="0"/>
          <w:numId w:val="3"/>
        </w:numPr>
        <w:tabs>
          <w:tab w:val="left" w:pos="709"/>
          <w:tab w:val="left" w:pos="1134"/>
        </w:tabs>
        <w:spacing w:line="276" w:lineRule="auto"/>
        <w:ind w:left="851" w:hanging="142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6564FF40" w14:textId="77777777" w:rsidR="00C30C68" w:rsidRDefault="00C30C68" w:rsidP="00C30C6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14:paraId="6564FF41" w14:textId="77777777" w:rsidR="00C30C68" w:rsidRDefault="00C30C68" w:rsidP="00C30C6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6564FF42" w14:textId="77777777" w:rsidR="00C30C68" w:rsidRDefault="00C30C68" w:rsidP="00C30C6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564FF43" w14:textId="77777777" w:rsidR="00C30C68" w:rsidRDefault="00C30C68" w:rsidP="00C30C6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564FF44" w14:textId="77777777" w:rsidR="00C30C68" w:rsidRDefault="00C30C68" w:rsidP="00C30C6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564FF45" w14:textId="77777777" w:rsidR="00C30C68" w:rsidRDefault="00C30C68" w:rsidP="00C30C6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564FF46" w14:textId="77777777" w:rsidR="00C30C68" w:rsidRDefault="00C30C68" w:rsidP="00C30C6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564FF47" w14:textId="77777777" w:rsidR="00C30C68" w:rsidRDefault="00C30C68" w:rsidP="00C30C6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6564FF48" w14:textId="77777777" w:rsidR="00C30C68" w:rsidRDefault="00C30C68" w:rsidP="00C30C6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6564FF49" w14:textId="77777777" w:rsidR="00C30C68" w:rsidRDefault="00C30C68" w:rsidP="00C30C6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14:paraId="6564FF4A" w14:textId="77777777" w:rsidR="00C30C68" w:rsidRDefault="00C30C68" w:rsidP="00C30C68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564FF4B" w14:textId="77777777" w:rsidR="00C30C68" w:rsidRDefault="00C30C68" w:rsidP="00C30C68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564FF4C" w14:textId="77777777" w:rsidR="00C30C68" w:rsidRDefault="00C30C68" w:rsidP="00C30C6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14:paraId="6564FF4D" w14:textId="77777777" w:rsidR="00C30C68" w:rsidRDefault="002927ED" w:rsidP="00660BC4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color w:val="FF0000"/>
          <w:sz w:val="24"/>
          <w:szCs w:val="24"/>
        </w:rPr>
      </w:pPr>
      <w:r w:rsidRPr="000B4180">
        <w:rPr>
          <w:sz w:val="24"/>
          <w:szCs w:val="24"/>
        </w:rPr>
        <w:t xml:space="preserve">Типового </w:t>
      </w:r>
      <w:r w:rsidRPr="00904D4A">
        <w:rPr>
          <w:sz w:val="24"/>
          <w:szCs w:val="24"/>
        </w:rPr>
        <w:t xml:space="preserve">проекта </w:t>
      </w:r>
      <w:r w:rsidR="00660BC4" w:rsidRPr="00660BC4">
        <w:rPr>
          <w:sz w:val="26"/>
          <w:szCs w:val="26"/>
        </w:rPr>
        <w:t>3.407.1-136.3-32</w:t>
      </w:r>
      <w:r w:rsidR="00C30C68">
        <w:rPr>
          <w:sz w:val="26"/>
          <w:szCs w:val="26"/>
        </w:rPr>
        <w:t>;</w:t>
      </w:r>
    </w:p>
    <w:p w14:paraId="6564FF4E" w14:textId="77777777" w:rsidR="00C30C68" w:rsidRDefault="00C30C68" w:rsidP="00C30C68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6564FF4F" w14:textId="77777777" w:rsidR="00C30C68" w:rsidRDefault="00C30C68" w:rsidP="00C30C6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14:paraId="6564FF50" w14:textId="77777777" w:rsidR="00C30C68" w:rsidRDefault="00C30C68" w:rsidP="00C30C6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564FF51" w14:textId="77777777" w:rsidR="00C30C68" w:rsidRDefault="00C30C68" w:rsidP="00C30C6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14:paraId="6564FF52" w14:textId="77777777" w:rsidR="00C30C68" w:rsidRDefault="00C30C68" w:rsidP="00C30C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564FF53" w14:textId="77777777" w:rsidR="00C30C68" w:rsidRDefault="00C30C68" w:rsidP="00C30C68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14:paraId="6564FF54" w14:textId="77777777" w:rsidR="00C30C68" w:rsidRDefault="00C30C68" w:rsidP="00C30C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14:paraId="6564FF55" w14:textId="77777777" w:rsidR="00C30C68" w:rsidRDefault="00C30C68" w:rsidP="00C30C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14:paraId="6564FF56" w14:textId="77777777" w:rsidR="00C30C68" w:rsidRDefault="00C30C68" w:rsidP="00C30C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564FF57" w14:textId="77777777" w:rsidR="00C30C68" w:rsidRDefault="00C30C68" w:rsidP="002927E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6564FF58" w14:textId="77777777" w:rsidR="00C30C68" w:rsidRDefault="00C30C68" w:rsidP="00C30C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564FF59" w14:textId="77777777" w:rsidR="00C30C68" w:rsidRDefault="00C30C68" w:rsidP="00C30C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564FF5A" w14:textId="77777777" w:rsidR="00C30C68" w:rsidRDefault="00C30C68" w:rsidP="002927E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564FF5B" w14:textId="77777777" w:rsidR="00C30C68" w:rsidRDefault="00C30C68" w:rsidP="00C30C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564FF5C" w14:textId="77777777" w:rsidR="00C30C68" w:rsidRDefault="00C30C68" w:rsidP="00C30C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564FF5D" w14:textId="77777777" w:rsidR="00C30C68" w:rsidRDefault="00C30C68" w:rsidP="002927E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564FF5E" w14:textId="77777777" w:rsidR="00C30C68" w:rsidRDefault="00C30C68" w:rsidP="00C30C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14:paraId="6564FF5F" w14:textId="77777777" w:rsidR="00C30C68" w:rsidRDefault="00C30C68" w:rsidP="00C30C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6564FF60" w14:textId="77777777" w:rsidR="00C30C68" w:rsidRDefault="00C30C68" w:rsidP="00C30C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14:paraId="6564FF61" w14:textId="77777777" w:rsidR="00C30C68" w:rsidRDefault="00C30C68" w:rsidP="00C30C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564FF62" w14:textId="77777777" w:rsidR="00C30C68" w:rsidRDefault="00C30C68" w:rsidP="00C30C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14:paraId="6564FF63" w14:textId="77777777" w:rsidR="00C30C68" w:rsidRDefault="00C30C68" w:rsidP="00C30C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14:paraId="6564FF64" w14:textId="77777777" w:rsidR="00C30C68" w:rsidRDefault="00C30C68" w:rsidP="00C30C6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564FF65" w14:textId="77777777" w:rsidR="00C30C68" w:rsidRDefault="00C30C68" w:rsidP="00C30C6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564FF66" w14:textId="77777777" w:rsidR="00C30C68" w:rsidRDefault="00C30C68" w:rsidP="002927E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6564FF67" w14:textId="77777777" w:rsidR="00C30C68" w:rsidRDefault="00C30C68" w:rsidP="00C30C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6564FF68" w14:textId="77777777" w:rsidR="00C30C68" w:rsidRDefault="00C30C68" w:rsidP="00C30C6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564FF69" w14:textId="77777777" w:rsidR="006D1941" w:rsidRPr="00CB6078" w:rsidRDefault="006D1941" w:rsidP="00451C4D">
      <w:pPr>
        <w:rPr>
          <w:sz w:val="26"/>
          <w:szCs w:val="26"/>
        </w:rPr>
      </w:pPr>
    </w:p>
    <w:p w14:paraId="6564FF6A" w14:textId="77777777" w:rsidR="001D6900" w:rsidRPr="00CB6078" w:rsidRDefault="001D6900" w:rsidP="00451C4D">
      <w:pPr>
        <w:rPr>
          <w:sz w:val="26"/>
          <w:szCs w:val="26"/>
        </w:rPr>
      </w:pPr>
    </w:p>
    <w:p w14:paraId="6564FF6B" w14:textId="77777777" w:rsidR="004A2665" w:rsidRPr="00CB6078" w:rsidRDefault="004A2665" w:rsidP="00451C4D">
      <w:pPr>
        <w:rPr>
          <w:sz w:val="26"/>
          <w:szCs w:val="26"/>
        </w:rPr>
      </w:pPr>
    </w:p>
    <w:p w14:paraId="6564FF6C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564FF6D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6564FF6E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64FF71" w14:textId="77777777" w:rsidR="00A927D8" w:rsidRDefault="00A927D8">
      <w:r>
        <w:separator/>
      </w:r>
    </w:p>
  </w:endnote>
  <w:endnote w:type="continuationSeparator" w:id="0">
    <w:p w14:paraId="6564FF72" w14:textId="77777777" w:rsidR="00A927D8" w:rsidRDefault="00A92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64FF6F" w14:textId="77777777" w:rsidR="00A927D8" w:rsidRDefault="00A927D8">
      <w:r>
        <w:separator/>
      </w:r>
    </w:p>
  </w:footnote>
  <w:footnote w:type="continuationSeparator" w:id="0">
    <w:p w14:paraId="6564FF70" w14:textId="77777777" w:rsidR="00A927D8" w:rsidRDefault="00A927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64FF73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564FF7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E3C0CC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0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0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099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0218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4180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6C27"/>
    <w:rsid w:val="00187241"/>
    <w:rsid w:val="00190521"/>
    <w:rsid w:val="00190A26"/>
    <w:rsid w:val="00192E02"/>
    <w:rsid w:val="001943D9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7ED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3D7C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301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1AB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4C41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09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0BC4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87DB7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4D4A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1FA9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0940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27D8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4565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6A9C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C68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32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5F3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1E79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974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647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64FF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54979-821C-4B35-B4E2-7CC0AE9C05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687CE1-060A-4C9C-9860-644F7BF806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7B118E-6E2D-4467-AC34-92794BA85FE9}">
  <ds:schemaRefs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sharepoint/v3"/>
    <ds:schemaRef ds:uri="aeb3e8e0-784a-4348-b8a9-74d788c4fa59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1B78579-8BE8-426F-A4D3-768433BE6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1</TotalTime>
  <Pages>3</Pages>
  <Words>1024</Words>
  <Characters>5838</Characters>
  <Application>Microsoft Office Word</Application>
  <DocSecurity>4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Столяров Николай Владимирович</cp:lastModifiedBy>
  <cp:revision>2</cp:revision>
  <cp:lastPrinted>2010-09-30T13:29:00Z</cp:lastPrinted>
  <dcterms:created xsi:type="dcterms:W3CDTF">2016-03-03T13:30:00Z</dcterms:created>
  <dcterms:modified xsi:type="dcterms:W3CDTF">2016-03-03T13:30:00Z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